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5B28" w:rsidRDefault="00925B28" w:rsidP="00925B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WISTELYN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925B28" w:rsidRDefault="00925B28" w:rsidP="00925B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Earl’s Colne, Essex. Smith.</w:t>
      </w:r>
    </w:p>
    <w:p w:rsidR="00925B28" w:rsidRDefault="00925B28" w:rsidP="00925B28">
      <w:pPr>
        <w:rPr>
          <w:rFonts w:ascii="Times New Roman" w:hAnsi="Times New Roman" w:cs="Times New Roman"/>
        </w:rPr>
      </w:pPr>
    </w:p>
    <w:p w:rsidR="00925B28" w:rsidRDefault="00925B28" w:rsidP="00925B28">
      <w:pPr>
        <w:rPr>
          <w:rFonts w:ascii="Times New Roman" w:hAnsi="Times New Roman" w:cs="Times New Roman"/>
        </w:rPr>
      </w:pPr>
    </w:p>
    <w:p w:rsidR="00925B28" w:rsidRDefault="00925B28" w:rsidP="00925B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Draper of London, skinner(q.v.), brought a plaint of debt against him.</w:t>
      </w:r>
    </w:p>
    <w:p w:rsidR="00925B28" w:rsidRDefault="00925B28" w:rsidP="00925B28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347D6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925B28" w:rsidRDefault="00925B28" w:rsidP="00925B28">
      <w:pPr>
        <w:rPr>
          <w:rFonts w:ascii="Times New Roman" w:hAnsi="Times New Roman" w:cs="Times New Roman"/>
        </w:rPr>
      </w:pPr>
    </w:p>
    <w:p w:rsidR="00925B28" w:rsidRDefault="00925B28" w:rsidP="00925B28">
      <w:pPr>
        <w:rPr>
          <w:rFonts w:ascii="Times New Roman" w:hAnsi="Times New Roman" w:cs="Times New Roman"/>
        </w:rPr>
      </w:pPr>
    </w:p>
    <w:p w:rsidR="00925B28" w:rsidRDefault="00925B28" w:rsidP="00925B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September 2017</w:t>
      </w:r>
    </w:p>
    <w:p w:rsidR="006B2F86" w:rsidRPr="00E71FC3" w:rsidRDefault="00925B2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5B28" w:rsidRDefault="00925B28" w:rsidP="00E71FC3">
      <w:r>
        <w:separator/>
      </w:r>
    </w:p>
  </w:endnote>
  <w:endnote w:type="continuationSeparator" w:id="0">
    <w:p w:rsidR="00925B28" w:rsidRDefault="00925B2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5B28" w:rsidRDefault="00925B28" w:rsidP="00E71FC3">
      <w:r>
        <w:separator/>
      </w:r>
    </w:p>
  </w:footnote>
  <w:footnote w:type="continuationSeparator" w:id="0">
    <w:p w:rsidR="00925B28" w:rsidRDefault="00925B2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B28"/>
    <w:rsid w:val="001A7C09"/>
    <w:rsid w:val="00577BD5"/>
    <w:rsid w:val="00656CBA"/>
    <w:rsid w:val="006A1F77"/>
    <w:rsid w:val="00733BE7"/>
    <w:rsid w:val="00925B2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733EB4-6AFA-4174-ADF1-61293E87D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5B2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25B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2017-09-27T19:27:00Z</dcterms:created>
  <dcterms:modified xsi:type="dcterms:W3CDTF">2017-09-27T19:27:00Z</dcterms:modified>
</cp:coreProperties>
</file>